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0C0F2" w14:textId="6DD12637" w:rsidR="006934B3" w:rsidRDefault="006934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Dame Margaret PYLKYNGTON</w:t>
      </w:r>
      <w:r>
        <w:rPr>
          <w:rFonts w:ascii="Times New Roman" w:hAnsi="Times New Roman" w:cs="Times New Roman"/>
          <w:sz w:val="24"/>
          <w:szCs w:val="24"/>
        </w:rPr>
        <w:t xml:space="preserve">      (d.1499)</w:t>
      </w:r>
    </w:p>
    <w:p w14:paraId="0BB3F555" w14:textId="11D78058" w:rsidR="006934B3" w:rsidRDefault="006934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9132EE" w14:textId="02D43482" w:rsidR="006934B3" w:rsidRDefault="006934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EF0DD6" w14:textId="3E070F36" w:rsidR="00735373" w:rsidRDefault="00735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Feb.1499</w:t>
      </w:r>
      <w:r>
        <w:rPr>
          <w:rFonts w:ascii="Times New Roman" w:hAnsi="Times New Roman" w:cs="Times New Roman"/>
          <w:sz w:val="24"/>
          <w:szCs w:val="24"/>
        </w:rPr>
        <w:tab/>
        <w:t>Administration of her lands and possessions was granted.   (W.Y.R. p.134)</w:t>
      </w:r>
    </w:p>
    <w:p w14:paraId="2FDF52C6" w14:textId="25774CB3" w:rsidR="00735373" w:rsidRDefault="00735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C62F8A" w14:textId="0A1AAA09" w:rsidR="00735373" w:rsidRDefault="00735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F9DA23" w14:textId="2D8CA6B9" w:rsidR="00735373" w:rsidRPr="006934B3" w:rsidRDefault="007353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sectPr w:rsidR="00735373" w:rsidRPr="006934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0EB23" w14:textId="77777777" w:rsidR="006934B3" w:rsidRDefault="006934B3" w:rsidP="009139A6">
      <w:r>
        <w:separator/>
      </w:r>
    </w:p>
  </w:endnote>
  <w:endnote w:type="continuationSeparator" w:id="0">
    <w:p w14:paraId="4B427FE6" w14:textId="77777777" w:rsidR="006934B3" w:rsidRDefault="006934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A1B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ACC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F5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71A55" w14:textId="77777777" w:rsidR="006934B3" w:rsidRDefault="006934B3" w:rsidP="009139A6">
      <w:r>
        <w:separator/>
      </w:r>
    </w:p>
  </w:footnote>
  <w:footnote w:type="continuationSeparator" w:id="0">
    <w:p w14:paraId="1564473C" w14:textId="77777777" w:rsidR="006934B3" w:rsidRDefault="006934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D6B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E0E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4E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4B3"/>
    <w:rsid w:val="000666E0"/>
    <w:rsid w:val="002510B7"/>
    <w:rsid w:val="005C130B"/>
    <w:rsid w:val="006934B3"/>
    <w:rsid w:val="0073537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407A9"/>
  <w15:chartTrackingRefBased/>
  <w15:docId w15:val="{E85F48BC-15C2-42BD-89AA-B7977B5D9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16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2021-05-31T15:12:00Z</dcterms:created>
  <dcterms:modified xsi:type="dcterms:W3CDTF">2021-05-31T15:28:00Z</dcterms:modified>
</cp:coreProperties>
</file>